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75C98" w14:textId="77777777" w:rsidR="00A10330" w:rsidRDefault="00A10330" w:rsidP="40CE1019">
      <w:pPr>
        <w:rPr>
          <w:rFonts w:cs="Arial"/>
        </w:rPr>
      </w:pPr>
    </w:p>
    <w:p w14:paraId="3B5B9D36" w14:textId="1A4A8CF7" w:rsidR="003E1A38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0A59A7">
        <w:rPr>
          <w:rFonts w:cs="Arial"/>
        </w:rPr>
        <w:t xml:space="preserve"> 4301-0010/2022</w:t>
      </w:r>
    </w:p>
    <w:p w14:paraId="4E226EC6" w14:textId="5D08E6CE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CA6FF7">
        <w:rPr>
          <w:rFonts w:cs="Arial"/>
        </w:rPr>
        <w:t>2022-247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6B21B81B" w:rsidR="00144B8D" w:rsidRPr="002F7CAF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0812BA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3D0D5D" w:rsidRPr="0073420D" w14:paraId="27A5A52F" w14:textId="77777777" w:rsidTr="00FF7269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816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699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3D0D5D" w:rsidRPr="0073420D" w14:paraId="229A3EFB" w14:textId="77777777" w:rsidTr="00FF7269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18BEBC37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68475009" w14:textId="77777777" w:rsidR="003D0D5D" w:rsidRPr="0073420D" w:rsidRDefault="003D0D5D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45F00396" w14:textId="1AD2FC49" w:rsidR="003D0D5D" w:rsidRPr="0073420D" w:rsidRDefault="003D0D5D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="0073420D"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 sklopa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16" w:type="dxa"/>
            <w:vAlign w:val="center"/>
          </w:tcPr>
          <w:p w14:paraId="12D6631B" w14:textId="21434698" w:rsidR="003D0D5D" w:rsidRPr="0073420D" w:rsidRDefault="003D0D5D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 w:rsidR="00771F74">
              <w:rPr>
                <w:sz w:val="20"/>
                <w:szCs w:val="20"/>
              </w:rPr>
              <w:t>blaga</w:t>
            </w:r>
          </w:p>
        </w:tc>
        <w:tc>
          <w:tcPr>
            <w:tcW w:w="1699" w:type="dxa"/>
            <w:vAlign w:val="center"/>
          </w:tcPr>
          <w:p w14:paraId="45A4C39F" w14:textId="56CCADAB" w:rsidR="003D0D5D" w:rsidRPr="0073420D" w:rsidRDefault="003D0D5D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 w:rsidR="00771F74">
              <w:rPr>
                <w:sz w:val="20"/>
                <w:szCs w:val="20"/>
              </w:rPr>
              <w:t>blaga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 w:rsidR="00E94875"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  <w:r w:rsidR="00545AC9" w:rsidRPr="00545AC9">
              <w:rPr>
                <w:i/>
                <w:color w:val="BFBFBF" w:themeColor="background1" w:themeShade="BF"/>
                <w:sz w:val="18"/>
                <w:szCs w:val="18"/>
              </w:rPr>
              <w:t>(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306" w:type="dxa"/>
            <w:vAlign w:val="center"/>
          </w:tcPr>
          <w:p w14:paraId="5CF1892C" w14:textId="77777777" w:rsidR="003D0D5D" w:rsidRPr="0073420D" w:rsidRDefault="003D0D5D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699" w:type="dxa"/>
            <w:vAlign w:val="center"/>
          </w:tcPr>
          <w:p w14:paraId="392831BB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3D0D5D" w:rsidRPr="0073420D" w14:paraId="53837B44" w14:textId="77777777" w:rsidTr="00FF7269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126ED7F0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415EC0DE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0EA8CB5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6B19E4B4" w14:textId="23C67E5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5B67C859" w14:textId="4B34AD13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2481CB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6D557EC5" w14:textId="77777777" w:rsidTr="00FF7269">
        <w:trPr>
          <w:gridAfter w:val="1"/>
          <w:wAfter w:w="1206" w:type="dxa"/>
          <w:trHeight w:val="277"/>
        </w:trPr>
        <w:tc>
          <w:tcPr>
            <w:tcW w:w="1873" w:type="dxa"/>
            <w:vAlign w:val="center"/>
          </w:tcPr>
          <w:p w14:paraId="761CBC3D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110" w:type="dxa"/>
          </w:tcPr>
          <w:p w14:paraId="476E568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AE4FC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6EF9BE39" w14:textId="1124A3D8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E037A5A" w14:textId="488E7BF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6AAF978A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91FBFF4" w14:textId="77777777" w:rsidTr="00FF7269">
        <w:trPr>
          <w:gridAfter w:val="1"/>
          <w:wAfter w:w="1206" w:type="dxa"/>
          <w:trHeight w:val="267"/>
        </w:trPr>
        <w:tc>
          <w:tcPr>
            <w:tcW w:w="1873" w:type="dxa"/>
            <w:vAlign w:val="center"/>
          </w:tcPr>
          <w:p w14:paraId="03ED2C27" w14:textId="5239891B" w:rsidR="003D0D5D" w:rsidRPr="0073420D" w:rsidRDefault="00FF7269" w:rsidP="00AC76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Podizvajalci</w:t>
            </w:r>
          </w:p>
        </w:tc>
        <w:tc>
          <w:tcPr>
            <w:tcW w:w="3110" w:type="dxa"/>
          </w:tcPr>
          <w:p w14:paraId="3CC38CE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11C20EF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3500CD90" w14:textId="4B36D1D1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ADAD2C5" w14:textId="70EF9BC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6A45362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FF7269" w:rsidRPr="0073420D" w14:paraId="3AE0D815" w14:textId="77777777" w:rsidTr="00FF7269">
        <w:trPr>
          <w:gridAfter w:val="1"/>
          <w:wAfter w:w="1206" w:type="dxa"/>
          <w:trHeight w:val="143"/>
        </w:trPr>
        <w:tc>
          <w:tcPr>
            <w:tcW w:w="1873" w:type="dxa"/>
            <w:tcBorders>
              <w:bottom w:val="single" w:sz="4" w:space="0" w:color="auto"/>
            </w:tcBorders>
          </w:tcPr>
          <w:p w14:paraId="7213B619" w14:textId="5841CCB9" w:rsidR="00FF7269" w:rsidRPr="0073420D" w:rsidRDefault="00FF7269" w:rsidP="00FF7269">
            <w:pPr>
              <w:rPr>
                <w:sz w:val="20"/>
                <w:szCs w:val="20"/>
              </w:rPr>
            </w:pPr>
            <w:bookmarkStart w:id="0" w:name="_GoBack" w:colFirst="0" w:colLast="0"/>
            <w:r w:rsidRPr="00720D71">
              <w:rPr>
                <w:sz w:val="20"/>
                <w:szCs w:val="20"/>
              </w:rPr>
              <w:t>Podizvajalci</w:t>
            </w:r>
          </w:p>
        </w:tc>
        <w:tc>
          <w:tcPr>
            <w:tcW w:w="3110" w:type="dxa"/>
            <w:tcBorders>
              <w:bottom w:val="single" w:sz="4" w:space="0" w:color="auto"/>
            </w:tcBorders>
          </w:tcPr>
          <w:p w14:paraId="793DE1B4" w14:textId="77777777" w:rsidR="00FF7269" w:rsidRPr="0073420D" w:rsidRDefault="00FF7269" w:rsidP="00FF7269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63C8D9" w14:textId="77777777" w:rsidR="00FF7269" w:rsidRPr="0073420D" w:rsidRDefault="00FF7269" w:rsidP="00FF7269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5608A3B6" w14:textId="7F283AC6" w:rsidR="00FF7269" w:rsidRPr="0073420D" w:rsidRDefault="00FF7269" w:rsidP="00FF7269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47D578F" w14:textId="2D589010" w:rsidR="00FF7269" w:rsidRPr="0073420D" w:rsidRDefault="00FF7269" w:rsidP="00FF7269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794C5A3" w14:textId="77777777" w:rsidR="00FF7269" w:rsidRPr="0073420D" w:rsidRDefault="00FF7269" w:rsidP="00FF7269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216F035D" w14:textId="77777777" w:rsidR="00FF7269" w:rsidRPr="0073420D" w:rsidRDefault="00FF7269" w:rsidP="00FF7269">
            <w:pPr>
              <w:rPr>
                <w:sz w:val="20"/>
                <w:szCs w:val="20"/>
              </w:rPr>
            </w:pPr>
          </w:p>
        </w:tc>
      </w:tr>
      <w:tr w:rsidR="00FF7269" w:rsidRPr="0073420D" w14:paraId="16B8F94D" w14:textId="77777777" w:rsidTr="00FF7269">
        <w:trPr>
          <w:gridAfter w:val="1"/>
          <w:wAfter w:w="1206" w:type="dxa"/>
          <w:trHeight w:val="176"/>
        </w:trPr>
        <w:tc>
          <w:tcPr>
            <w:tcW w:w="1873" w:type="dxa"/>
            <w:tcBorders>
              <w:bottom w:val="single" w:sz="4" w:space="0" w:color="auto"/>
            </w:tcBorders>
          </w:tcPr>
          <w:p w14:paraId="5ECE7A8A" w14:textId="6F57A7C7" w:rsidR="00FF7269" w:rsidRPr="0073420D" w:rsidRDefault="00FF7269" w:rsidP="00FF7269">
            <w:pPr>
              <w:rPr>
                <w:sz w:val="20"/>
                <w:szCs w:val="20"/>
              </w:rPr>
            </w:pPr>
            <w:r w:rsidRPr="00720D71">
              <w:rPr>
                <w:sz w:val="20"/>
                <w:szCs w:val="20"/>
              </w:rPr>
              <w:t>Podizvajalci</w:t>
            </w:r>
          </w:p>
        </w:tc>
        <w:tc>
          <w:tcPr>
            <w:tcW w:w="3110" w:type="dxa"/>
            <w:tcBorders>
              <w:bottom w:val="single" w:sz="4" w:space="0" w:color="auto"/>
            </w:tcBorders>
          </w:tcPr>
          <w:p w14:paraId="323FE2F7" w14:textId="77777777" w:rsidR="00FF7269" w:rsidRPr="0073420D" w:rsidRDefault="00FF7269" w:rsidP="00FF7269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133CD5AE" w14:textId="77777777" w:rsidR="00FF7269" w:rsidRPr="0073420D" w:rsidRDefault="00FF7269" w:rsidP="00FF7269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  <w:tcBorders>
              <w:bottom w:val="single" w:sz="4" w:space="0" w:color="auto"/>
            </w:tcBorders>
          </w:tcPr>
          <w:p w14:paraId="57F2E79C" w14:textId="201CFDAF" w:rsidR="00FF7269" w:rsidRPr="0073420D" w:rsidRDefault="00FF7269" w:rsidP="00FF7269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1CAC2943" w14:textId="1D3F49BC" w:rsidR="00FF7269" w:rsidRPr="0073420D" w:rsidRDefault="00FF7269" w:rsidP="00FF7269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13B79DCC" w14:textId="77777777" w:rsidR="00FF7269" w:rsidRPr="0073420D" w:rsidRDefault="00FF7269" w:rsidP="00FF7269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62D6644" w14:textId="77777777" w:rsidR="00FF7269" w:rsidRPr="0073420D" w:rsidRDefault="00FF7269" w:rsidP="00FF7269">
            <w:pPr>
              <w:rPr>
                <w:sz w:val="20"/>
                <w:szCs w:val="20"/>
              </w:rPr>
            </w:pPr>
          </w:p>
        </w:tc>
      </w:tr>
      <w:bookmarkEnd w:id="0"/>
      <w:tr w:rsidR="003D0D5D" w:rsidRPr="0073420D" w14:paraId="4F415D69" w14:textId="77777777" w:rsidTr="00FF7269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2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0B4C86AE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2DB229A4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 xml:space="preserve">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</w:t>
      </w:r>
      <w:r w:rsidR="00AF4886" w:rsidRPr="002F7CAF">
        <w:rPr>
          <w:rFonts w:cs="Arial"/>
          <w:sz w:val="18"/>
          <w:szCs w:val="18"/>
        </w:rPr>
        <w:t xml:space="preserve">glavnim ponudnikom in morebitnimi </w:t>
      </w:r>
      <w:proofErr w:type="spellStart"/>
      <w:r w:rsidR="00AF4886"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21414B24" w14:textId="77777777" w:rsidR="0010524F" w:rsidRPr="002F7CAF" w:rsidRDefault="0010524F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2F7CAF">
        <w:rPr>
          <w:rFonts w:ascii="Arial" w:hAnsi="Arial" w:cs="Arial"/>
          <w:i w:val="0"/>
          <w:color w:val="auto"/>
          <w:sz w:val="18"/>
          <w:szCs w:val="18"/>
        </w:rPr>
        <w:t xml:space="preserve">Če ima podizvajalec več zakonitih zastopnikov, podpiše </w:t>
      </w:r>
      <w:r w:rsidR="00501C3D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vsaj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en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>zastopnik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</w:rPr>
        <w:t>.</w:t>
      </w:r>
    </w:p>
    <w:p w14:paraId="60EC7406" w14:textId="77777777" w:rsidR="00D47195" w:rsidRPr="002F7CAF" w:rsidRDefault="0010524F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2F7CAF">
        <w:rPr>
          <w:rFonts w:ascii="Arial" w:hAnsi="Arial" w:cs="Arial"/>
          <w:i w:val="0"/>
          <w:sz w:val="18"/>
          <w:szCs w:val="18"/>
        </w:rPr>
        <w:t>V primeru nastopa več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2F7CAF">
        <w:rPr>
          <w:rFonts w:ascii="Arial" w:hAnsi="Arial" w:cs="Arial"/>
          <w:i w:val="0"/>
          <w:sz w:val="18"/>
          <w:szCs w:val="18"/>
        </w:rPr>
        <w:t xml:space="preserve"> podizvajalcev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2F7CAF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>prilagodi (doda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oz. odvzame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podpisne vrstice)</w:t>
      </w:r>
      <w:r w:rsidRPr="002F7CAF">
        <w:rPr>
          <w:rFonts w:ascii="Arial" w:hAnsi="Arial" w:cs="Arial"/>
          <w:i w:val="0"/>
          <w:sz w:val="18"/>
          <w:szCs w:val="18"/>
        </w:rPr>
        <w:t>.</w:t>
      </w:r>
    </w:p>
    <w:p w14:paraId="35804FD2" w14:textId="09A50928" w:rsidR="00ED5254" w:rsidRPr="002F7CAF" w:rsidRDefault="00B74AE2" w:rsidP="0042680D">
      <w:pPr>
        <w:pStyle w:val="Pripombabesedilo"/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2F7CAF">
        <w:rPr>
          <w:sz w:val="18"/>
          <w:szCs w:val="18"/>
          <w:lang w:eastAsia="x-none"/>
        </w:rPr>
        <w:t xml:space="preserve">Podizvajalci </w:t>
      </w:r>
      <w:r w:rsidR="00AD6FF6" w:rsidRPr="002F7CAF">
        <w:rPr>
          <w:sz w:val="18"/>
          <w:szCs w:val="18"/>
          <w:lang w:eastAsia="x-none"/>
        </w:rPr>
        <w:t xml:space="preserve">in </w:t>
      </w:r>
      <w:proofErr w:type="spellStart"/>
      <w:r w:rsidR="00AD6FF6" w:rsidRPr="002F7CAF">
        <w:rPr>
          <w:sz w:val="18"/>
          <w:szCs w:val="18"/>
          <w:lang w:eastAsia="x-none"/>
        </w:rPr>
        <w:t>soponudniki</w:t>
      </w:r>
      <w:proofErr w:type="spellEnd"/>
      <w:r w:rsidR="00AD6FF6" w:rsidRPr="002F7CAF">
        <w:rPr>
          <w:sz w:val="18"/>
          <w:szCs w:val="18"/>
          <w:lang w:eastAsia="x-none"/>
        </w:rPr>
        <w:t xml:space="preserve"> </w:t>
      </w:r>
      <w:r w:rsidRPr="002F7CAF">
        <w:rPr>
          <w:sz w:val="18"/>
          <w:szCs w:val="18"/>
          <w:lang w:eastAsia="x-none"/>
        </w:rPr>
        <w:t>se v petem stolpcu izrečejo glede n</w:t>
      </w:r>
      <w:r w:rsidR="00F82D78" w:rsidRPr="002F7CAF">
        <w:rPr>
          <w:sz w:val="18"/>
          <w:szCs w:val="18"/>
          <w:lang w:eastAsia="x-none"/>
        </w:rPr>
        <w:t xml:space="preserve">ačina </w:t>
      </w:r>
      <w:r w:rsidRPr="002F7CAF">
        <w:rPr>
          <w:sz w:val="18"/>
          <w:szCs w:val="18"/>
          <w:lang w:eastAsia="x-none"/>
        </w:rPr>
        <w:t>plačila (posredno ali neposredno)</w:t>
      </w:r>
      <w:r w:rsidR="00F82D78" w:rsidRPr="002F7CAF">
        <w:rPr>
          <w:sz w:val="18"/>
          <w:szCs w:val="18"/>
          <w:lang w:eastAsia="x-none"/>
        </w:rPr>
        <w:t xml:space="preserve">. </w:t>
      </w:r>
    </w:p>
    <w:p w14:paraId="2B2BE613" w14:textId="14B4BCA2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</w:t>
      </w:r>
      <w:r w:rsidR="00AD6FF6" w:rsidRPr="002F7CAF">
        <w:rPr>
          <w:rFonts w:cs="Arial"/>
          <w:b/>
          <w:bCs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6023D1">
        <w:rPr>
          <w:rFonts w:cs="Arial"/>
          <w:sz w:val="18"/>
          <w:szCs w:val="18"/>
        </w:rPr>
        <w:t>prodajalca</w:t>
      </w:r>
      <w:r w:rsidRPr="002F7CAF">
        <w:rPr>
          <w:rFonts w:cs="Arial"/>
          <w:sz w:val="18"/>
          <w:szCs w:val="18"/>
        </w:rPr>
        <w:t xml:space="preserve"> (ponudnika, pri katerem nastopamo kot podizvajalec</w:t>
      </w:r>
      <w:r w:rsidR="00AD6FF6" w:rsidRPr="002F7CAF">
        <w:rPr>
          <w:rFonts w:cs="Arial"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sz w:val="18"/>
          <w:szCs w:val="18"/>
        </w:rPr>
        <w:t>s</w:t>
      </w:r>
      <w:r w:rsidR="005917C6">
        <w:rPr>
          <w:rFonts w:cs="Arial"/>
          <w:sz w:val="18"/>
          <w:szCs w:val="18"/>
        </w:rPr>
        <w:t>o</w:t>
      </w:r>
      <w:r w:rsidR="00AD6FF6"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 xml:space="preserve"> in bodo priloga računu, ki jo bo naročniku</w:t>
      </w:r>
      <w:r w:rsidR="006023D1">
        <w:rPr>
          <w:rFonts w:cs="Arial"/>
          <w:sz w:val="18"/>
          <w:szCs w:val="18"/>
        </w:rPr>
        <w:t xml:space="preserve"> (kupcu)</w:t>
      </w:r>
      <w:r w:rsidRPr="002F7CAF">
        <w:rPr>
          <w:rFonts w:cs="Arial"/>
          <w:sz w:val="18"/>
          <w:szCs w:val="18"/>
        </w:rPr>
        <w:t xml:space="preserve"> izstavil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>.</w:t>
      </w:r>
    </w:p>
    <w:p w14:paraId="1682EE6D" w14:textId="004FF13A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0F742" w14:textId="77777777" w:rsidR="00906991" w:rsidRDefault="00906991">
      <w:r>
        <w:separator/>
      </w:r>
    </w:p>
  </w:endnote>
  <w:endnote w:type="continuationSeparator" w:id="0">
    <w:p w14:paraId="1A036AAD" w14:textId="77777777" w:rsidR="00906991" w:rsidRDefault="00906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3B4CCB4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71F7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71F7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52E7B28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023D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023D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04C07" w14:textId="77777777" w:rsidR="00906991" w:rsidRDefault="00906991">
      <w:r>
        <w:separator/>
      </w:r>
    </w:p>
  </w:footnote>
  <w:footnote w:type="continuationSeparator" w:id="0">
    <w:p w14:paraId="673E22CA" w14:textId="77777777" w:rsidR="00906991" w:rsidRDefault="00906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144179E7" w:rsidR="00C0552D" w:rsidRPr="00531D88" w:rsidRDefault="00531D88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2BA"/>
    <w:rsid w:val="00081A3F"/>
    <w:rsid w:val="00096243"/>
    <w:rsid w:val="00096BE4"/>
    <w:rsid w:val="00096C58"/>
    <w:rsid w:val="000A59A7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17C6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1FEC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A6FF7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00FF7269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6D2C02-792A-4972-BDF3-5CBB5EF3E265}">
  <ds:schemaRefs>
    <ds:schemaRef ds:uri="75f1af22-b8d8-4a17-91a7-4f2e132de472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9769FF6-7189-43EA-A6AD-360B5717E406}"/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939FAF-B5F6-4300-BBEB-36D7BB9A7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0</TotalTime>
  <Pages>1</Pages>
  <Words>233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5</cp:revision>
  <cp:lastPrinted>2016-06-20T06:28:00Z</cp:lastPrinted>
  <dcterms:created xsi:type="dcterms:W3CDTF">2022-07-04T13:00:00Z</dcterms:created>
  <dcterms:modified xsi:type="dcterms:W3CDTF">2022-07-13T12:24:00Z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